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 </w:t>
      </w:r>
      <w:r w:rsidR="00393E79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#</w:t>
      </w:r>
      <w:r w:rsidR="00393E79">
        <w:rPr>
          <w:b/>
          <w:noProof/>
          <w:sz w:val="24"/>
        </w:rPr>
        <w:t>84</w:t>
      </w:r>
      <w:r w:rsidR="00393E79" w:rsidRPr="00395031">
        <w:rPr>
          <w:b/>
          <w:noProof/>
          <w:sz w:val="24"/>
        </w:rPr>
        <w:t xml:space="preserve"> </w:t>
      </w:r>
      <w:r w:rsidR="00393E7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490237367"/>
      <w:r>
        <w:rPr>
          <w:b/>
          <w:i/>
          <w:noProof/>
          <w:sz w:val="28"/>
        </w:rPr>
        <w:t>R</w:t>
      </w:r>
      <w:r w:rsidR="00393E7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bookmarkEnd w:id="0"/>
      <w:r w:rsidR="00974F1C" w:rsidRPr="0010619E">
        <w:rPr>
          <w:b/>
          <w:i/>
          <w:noProof/>
          <w:sz w:val="28"/>
        </w:rPr>
        <w:t>1</w:t>
      </w:r>
      <w:r w:rsidR="00974F1C">
        <w:rPr>
          <w:b/>
          <w:i/>
          <w:noProof/>
          <w:sz w:val="28"/>
        </w:rPr>
        <w:t>708</w:t>
      </w:r>
      <w:r w:rsidR="00974F1C">
        <w:rPr>
          <w:b/>
          <w:i/>
          <w:noProof/>
          <w:sz w:val="28"/>
        </w:rPr>
        <w:t>79</w:t>
      </w:r>
      <w:r w:rsidR="00974F1C">
        <w:rPr>
          <w:b/>
          <w:i/>
          <w:noProof/>
          <w:sz w:val="28"/>
        </w:rPr>
        <w:t>5</w:t>
      </w:r>
    </w:p>
    <w:p w:rsidR="00754334" w:rsidRPr="00011744" w:rsidRDefault="00393E79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Berlin, Germany, 21-25 August 2017</w:t>
      </w:r>
    </w:p>
    <w:p w:rsidR="00E90E49" w:rsidRPr="00D66155" w:rsidRDefault="00E90E49" w:rsidP="0049798C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ab/>
        <w:t>Ericsson</w:t>
      </w:r>
      <w:r w:rsidR="00E65561" w:rsidRPr="00E65561" w:rsidDel="00E65561">
        <w:rPr>
          <w:sz w:val="22"/>
          <w:szCs w:val="22"/>
          <w:lang w:val="en-US"/>
        </w:rPr>
        <w:t xml:space="preserve">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93E7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ab/>
      </w:r>
      <w:bookmarkStart w:id="1" w:name="_Hlk490237377"/>
      <w:r w:rsidR="00393E79" w:rsidRPr="00393E79">
        <w:rPr>
          <w:sz w:val="22"/>
          <w:szCs w:val="22"/>
          <w:lang w:val="en-US"/>
        </w:rPr>
        <w:t>Template skeleton for TR 36.790: LAA/eLAA for the “CBRS” 3.5GHz band in the United States</w:t>
      </w:r>
      <w:bookmarkEnd w:id="1"/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>8.18.1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393E79" w:rsidRPr="000F5CA7" w:rsidRDefault="00393E79" w:rsidP="00393E79">
      <w:pPr>
        <w:rPr>
          <w:lang w:val="en-US"/>
        </w:rPr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1E3444">
        <w:t>The present work item aims to define usage of LAA/eLAA (i.e. LTE Frame Structure 3) in the same 3550-3700 MHz CBRS band as already defined for TDD in Band 48.  This work item only includes applicability for CBSD’s with a maximum conducted transmit power of 24 dBm and a maximum EIRP of 30 dBm in 10</w:t>
      </w:r>
      <w:r>
        <w:t xml:space="preserve"> MHz.</w:t>
      </w:r>
      <w:r w:rsidRPr="001E3444">
        <w:t xml:space="preserve"> </w:t>
      </w:r>
      <w:r w:rsidRPr="000206D2">
        <w:t>Channel bandwidths to be supported are: 10MHz and 20MHz</w:t>
      </w:r>
      <w:r>
        <w:t>.</w:t>
      </w:r>
    </w:p>
    <w:p w:rsidR="00393E79" w:rsidRPr="00393E79" w:rsidRDefault="00393E79" w:rsidP="00052CA7">
      <w:pPr>
        <w:pStyle w:val="BodyText"/>
        <w:rPr>
          <w:lang w:val="en-US"/>
        </w:rPr>
      </w:pPr>
      <w:r>
        <w:rPr>
          <w:lang w:val="en-US"/>
        </w:rPr>
        <w:t xml:space="preserve">As part of the WI, a new TR has been introduced, noted as TR 36.790. 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Pr="00052CA7" w:rsidRDefault="00393E79" w:rsidP="00393E79">
      <w:pPr>
        <w:pStyle w:val="BodyText"/>
      </w:pPr>
      <w:r>
        <w:t xml:space="preserve">In this contribution, </w:t>
      </w:r>
      <w:r w:rsidR="00974F1C">
        <w:t xml:space="preserve">as an update of </w:t>
      </w:r>
      <w:r w:rsidR="00974F1C">
        <w:fldChar w:fldCharType="begin"/>
      </w:r>
      <w:r w:rsidR="00974F1C">
        <w:instrText xml:space="preserve"> REF _Ref491329544 \r \h </w:instrText>
      </w:r>
      <w:r w:rsidR="00974F1C">
        <w:fldChar w:fldCharType="separate"/>
      </w:r>
      <w:r w:rsidR="00974F1C">
        <w:t>[2]</w:t>
      </w:r>
      <w:r w:rsidR="00974F1C">
        <w:fldChar w:fldCharType="end"/>
      </w:r>
      <w:r w:rsidR="00974F1C">
        <w:t xml:space="preserve">, </w:t>
      </w:r>
      <w:bookmarkStart w:id="2" w:name="_GoBack"/>
      <w:bookmarkEnd w:id="2"/>
      <w:r>
        <w:t xml:space="preserve">as an attachment, we propose a TR skeleton structure. We propose to approve this TR skeleton, so that TPs can be approved and the TR can be worked on.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1363CA">
        <w:rPr>
          <w:lang w:val="en-US"/>
        </w:rPr>
        <w:t>References</w:t>
      </w:r>
    </w:p>
    <w:p w:rsidR="00393E79" w:rsidRDefault="00393E79" w:rsidP="00393E79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4" w:name="_Ref423689465"/>
      <w:bookmarkStart w:id="5" w:name="_Ref423242578"/>
      <w:bookmarkStart w:id="6" w:name="_Ref458678973"/>
      <w:bookmarkStart w:id="7" w:name="_Ref174151459"/>
      <w:bookmarkStart w:id="8" w:name="_Ref189809556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4"/>
    </w:p>
    <w:p w:rsidR="00974F1C" w:rsidRDefault="00974F1C" w:rsidP="00974F1C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9" w:name="_Ref491329544"/>
      <w:r w:rsidRPr="00974F1C">
        <w:t>R4-1708155</w:t>
      </w:r>
      <w:r>
        <w:t xml:space="preserve">, </w:t>
      </w:r>
      <w:r w:rsidRPr="00974F1C">
        <w:tab/>
        <w:t>Template skeleton for TR 36.790: LAA/eLAA for the “CBRS” 3.5GHz band in the United States</w:t>
      </w:r>
      <w:r>
        <w:t>, Ericsson.</w:t>
      </w:r>
      <w:bookmarkEnd w:id="9"/>
    </w:p>
    <w:bookmarkEnd w:id="5"/>
    <w:bookmarkEnd w:id="6"/>
    <w:bookmarkEnd w:id="7"/>
    <w:bookmarkEnd w:id="8"/>
    <w:p w:rsidR="00654B63" w:rsidRPr="00052CA7" w:rsidRDefault="00654B63" w:rsidP="00DF25D9">
      <w:pPr>
        <w:pStyle w:val="Reference"/>
        <w:numPr>
          <w:ilvl w:val="0"/>
          <w:numId w:val="0"/>
        </w:numPr>
        <w:ind w:left="567"/>
      </w:pPr>
    </w:p>
    <w:sectPr w:rsidR="00654B63" w:rsidRPr="00052CA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16" w:rsidRDefault="00860216">
      <w:r>
        <w:separator/>
      </w:r>
    </w:p>
  </w:endnote>
  <w:endnote w:type="continuationSeparator" w:id="0">
    <w:p w:rsidR="00860216" w:rsidRDefault="0086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4F1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4F1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16" w:rsidRDefault="00860216">
      <w:r>
        <w:separator/>
      </w:r>
    </w:p>
  </w:footnote>
  <w:footnote w:type="continuationSeparator" w:id="0">
    <w:p w:rsidR="00860216" w:rsidRDefault="00860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E8BA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429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BE9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9"/>
  </w:num>
  <w:num w:numId="17">
    <w:abstractNumId w:val="40"/>
  </w:num>
  <w:num w:numId="18">
    <w:abstractNumId w:val="44"/>
  </w:num>
  <w:num w:numId="19">
    <w:abstractNumId w:val="35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5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2"/>
  </w:num>
  <w:num w:numId="35">
    <w:abstractNumId w:val="30"/>
  </w:num>
  <w:num w:numId="36">
    <w:abstractNumId w:val="46"/>
  </w:num>
  <w:num w:numId="37">
    <w:abstractNumId w:val="31"/>
  </w:num>
  <w:num w:numId="38">
    <w:abstractNumId w:val="28"/>
  </w:num>
  <w:num w:numId="39">
    <w:abstractNumId w:val="37"/>
  </w:num>
  <w:num w:numId="40">
    <w:abstractNumId w:val="36"/>
  </w:num>
  <w:num w:numId="41">
    <w:abstractNumId w:val="8"/>
  </w:num>
  <w:num w:numId="42">
    <w:abstractNumId w:val="38"/>
  </w:num>
  <w:num w:numId="43">
    <w:abstractNumId w:val="7"/>
  </w:num>
  <w:num w:numId="44">
    <w:abstractNumId w:val="43"/>
  </w:num>
  <w:num w:numId="45">
    <w:abstractNumId w:val="4"/>
  </w:num>
  <w:num w:numId="46">
    <w:abstractNumId w:val="41"/>
  </w:num>
  <w:num w:numId="47">
    <w:abstractNumId w:val="29"/>
  </w:num>
  <w:num w:numId="4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2CA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4A15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05C0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93E79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798C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7A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2847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4B6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0216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140E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4F1C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27B8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6CE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25D9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561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2F48C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658DA-D1A6-4A0E-BB21-9ECC3262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31</TotalTime>
  <Pages>1</Pages>
  <Words>207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10</cp:revision>
  <cp:lastPrinted>2008-01-31T07:09:00Z</cp:lastPrinted>
  <dcterms:created xsi:type="dcterms:W3CDTF">2017-05-19T07:19:00Z</dcterms:created>
  <dcterms:modified xsi:type="dcterms:W3CDTF">2017-08-24T07:21:00Z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